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D5A18">
        <w:rPr>
          <w:rFonts w:cs="Arial"/>
          <w:b/>
          <w:caps/>
          <w:sz w:val="28"/>
          <w:szCs w:val="28"/>
        </w:rPr>
        <w:t>1344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C2CC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Providências cabíveis junto à Secretaria de Infraestrutura visando ao fechamento de um buraco no asfalto da Rua Holanda, altura do número 156, no Jardim Colônia.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cabíveis </w:t>
      </w:r>
      <w:r w:rsidR="001C2CC7" w:rsidRPr="001C2CC7">
        <w:rPr>
          <w:rFonts w:cs="Arial"/>
        </w:rPr>
        <w:t>junto à Secretaria de Infraestrutura visando ao fechamento de um buraco no asfalto da Rua Holanda, altura do número 156, no Jardim Colônia.</w:t>
      </w:r>
    </w:p>
    <w:p w:rsidR="007613BD" w:rsidRDefault="001C2CC7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 w:rsidRPr="001C2CC7">
        <w:rPr>
          <w:rFonts w:cs="Arial"/>
          <w:b/>
        </w:rPr>
        <w:t>OFÍCIO Nº INFRA 0109/2021/</w:t>
      </w:r>
      <w:proofErr w:type="spellStart"/>
      <w:r w:rsidRPr="001C2CC7">
        <w:rPr>
          <w:rFonts w:cs="Arial"/>
          <w:b/>
        </w:rPr>
        <w:t>VERª.MA</w:t>
      </w:r>
      <w:proofErr w:type="spellEnd"/>
      <w:r>
        <w:rPr>
          <w:rFonts w:cs="Arial"/>
        </w:rPr>
        <w:t xml:space="preserve"> enviado à Secretaria de Meio Ambiente, de 10 de maio de 2021, referente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C2CC7">
        <w:rPr>
          <w:rFonts w:cs="Arial"/>
        </w:rPr>
        <w:t>19 de maio de 2021.</w:t>
      </w:r>
    </w:p>
    <w:p w:rsidR="001C2CC7" w:rsidRDefault="001C2CC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C2CC7" w:rsidRDefault="001C2CC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C2CC7" w:rsidRPr="005D429C" w:rsidRDefault="001C2CC7" w:rsidP="001C2CC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1C2CC7" w:rsidRDefault="001C2CC7" w:rsidP="001C2CC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1C2CC7" w:rsidRPr="00ED4D34" w:rsidRDefault="001C2CC7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1C2CC7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3BB" w:rsidRDefault="005873BB">
      <w:r>
        <w:separator/>
      </w:r>
    </w:p>
  </w:endnote>
  <w:endnote w:type="continuationSeparator" w:id="0">
    <w:p w:rsidR="005873BB" w:rsidRDefault="0058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3BB" w:rsidRDefault="005873BB">
      <w:r>
        <w:separator/>
      </w:r>
    </w:p>
  </w:footnote>
  <w:footnote w:type="continuationSeparator" w:id="0">
    <w:p w:rsidR="005873BB" w:rsidRDefault="00587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2CC7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873BB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D5A18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2AF95-7B3B-44C2-B034-0D8E71F6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2021-05-17T18:24:00Z</dcterms:created>
  <dcterms:modified xsi:type="dcterms:W3CDTF">2021-05-17T18:28:00Z</dcterms:modified>
</cp:coreProperties>
</file>